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8D99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Hugh de MORTON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fl.1415)</w:t>
      </w:r>
    </w:p>
    <w:p w14:paraId="5E8EE273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Abbot of </w:t>
      </w:r>
      <w:proofErr w:type="spellStart"/>
      <w:proofErr w:type="gramStart"/>
      <w:r>
        <w:rPr>
          <w:rFonts w:cs="Times New Roman"/>
          <w:szCs w:val="24"/>
        </w:rPr>
        <w:t>St.Peter’s</w:t>
      </w:r>
      <w:proofErr w:type="spellEnd"/>
      <w:proofErr w:type="gramEnd"/>
      <w:r>
        <w:rPr>
          <w:rFonts w:cs="Times New Roman"/>
          <w:szCs w:val="24"/>
        </w:rPr>
        <w:t xml:space="preserve"> Abbey, Gloucester.</w:t>
      </w:r>
    </w:p>
    <w:p w14:paraId="2A924BA4" w14:textId="77777777" w:rsidR="00BA6313" w:rsidRDefault="00BA6313" w:rsidP="00BA6313">
      <w:pPr>
        <w:pStyle w:val="NoSpacing"/>
        <w:rPr>
          <w:rFonts w:cs="Times New Roman"/>
          <w:szCs w:val="24"/>
        </w:rPr>
      </w:pPr>
    </w:p>
    <w:p w14:paraId="496CA1B4" w14:textId="77777777" w:rsidR="00BA6313" w:rsidRDefault="00BA6313" w:rsidP="00BA6313">
      <w:pPr>
        <w:pStyle w:val="NoSpacing"/>
        <w:rPr>
          <w:rFonts w:cs="Times New Roman"/>
          <w:szCs w:val="24"/>
        </w:rPr>
      </w:pPr>
    </w:p>
    <w:p w14:paraId="67844909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1415</w:t>
      </w:r>
      <w:r>
        <w:rPr>
          <w:rFonts w:cs="Times New Roman"/>
          <w:szCs w:val="24"/>
        </w:rPr>
        <w:tab/>
        <w:t xml:space="preserve">He made a plaint of trespass and taking against Thomas </w:t>
      </w:r>
      <w:proofErr w:type="spellStart"/>
      <w:r>
        <w:rPr>
          <w:rFonts w:cs="Times New Roman"/>
          <w:szCs w:val="24"/>
        </w:rPr>
        <w:t>Estrych</w:t>
      </w:r>
      <w:proofErr w:type="spellEnd"/>
      <w:r>
        <w:rPr>
          <w:rFonts w:cs="Times New Roman"/>
          <w:szCs w:val="24"/>
        </w:rPr>
        <w:t xml:space="preserve"> of </w:t>
      </w:r>
    </w:p>
    <w:p w14:paraId="58F2C585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Gloucester, bladesmith(q.v.), and three others.</w:t>
      </w:r>
    </w:p>
    <w:p w14:paraId="749064B1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54E17">
          <w:rPr>
            <w:rStyle w:val="Hyperlink"/>
            <w:rFonts w:cs="Times New Roman"/>
            <w:szCs w:val="24"/>
          </w:rPr>
          <w:t>https://waalt.uh.edu/index.php/CP40/618:_A-J</w:t>
        </w:r>
      </w:hyperlink>
      <w:r>
        <w:rPr>
          <w:rFonts w:cs="Times New Roman"/>
          <w:szCs w:val="24"/>
        </w:rPr>
        <w:t xml:space="preserve"> )</w:t>
      </w:r>
    </w:p>
    <w:p w14:paraId="6273D149" w14:textId="77777777" w:rsidR="00BA6313" w:rsidRDefault="00BA6313" w:rsidP="00BA6313">
      <w:pPr>
        <w:pStyle w:val="NoSpacing"/>
        <w:rPr>
          <w:rFonts w:cs="Times New Roman"/>
          <w:szCs w:val="24"/>
        </w:rPr>
      </w:pPr>
    </w:p>
    <w:p w14:paraId="1030C872" w14:textId="77777777" w:rsidR="00BA6313" w:rsidRDefault="00BA6313" w:rsidP="00BA6313">
      <w:pPr>
        <w:pStyle w:val="NoSpacing"/>
        <w:rPr>
          <w:rFonts w:cs="Times New Roman"/>
          <w:szCs w:val="24"/>
        </w:rPr>
      </w:pPr>
    </w:p>
    <w:p w14:paraId="3A86789C" w14:textId="77777777" w:rsidR="00BA6313" w:rsidRDefault="00BA6313" w:rsidP="00BA631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p w14:paraId="5C0CBC9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81DCC" w14:textId="77777777" w:rsidR="00BA6313" w:rsidRDefault="00BA6313" w:rsidP="009139A6">
      <w:r>
        <w:separator/>
      </w:r>
    </w:p>
  </w:endnote>
  <w:endnote w:type="continuationSeparator" w:id="0">
    <w:p w14:paraId="1209F5DE" w14:textId="77777777" w:rsidR="00BA6313" w:rsidRDefault="00BA63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5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782F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C402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AF8CA" w14:textId="77777777" w:rsidR="00BA6313" w:rsidRDefault="00BA6313" w:rsidP="009139A6">
      <w:r>
        <w:separator/>
      </w:r>
    </w:p>
  </w:footnote>
  <w:footnote w:type="continuationSeparator" w:id="0">
    <w:p w14:paraId="525A4D3D" w14:textId="77777777" w:rsidR="00BA6313" w:rsidRDefault="00BA63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473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CB7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E421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31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A6313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5A9B6"/>
  <w15:chartTrackingRefBased/>
  <w15:docId w15:val="{D1A1C84A-B2A5-45E9-8619-59D5E61EA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BA631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2023-03-19T12:31:00Z</dcterms:created>
  <dcterms:modified xsi:type="dcterms:W3CDTF">2023-03-19T12:31:00Z</dcterms:modified>
</cp:coreProperties>
</file>